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02B38" w:rsidTr="00B02B38" w14:paraId="31512CB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B38" w:rsidRDefault="00B02B38" w14:paraId="1502FB07" w14:textId="1836D15F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B38" w:rsidRDefault="00B02B38" w14:paraId="2E6503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02B38" w:rsidRDefault="00B02B38" w14:paraId="7454606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02B38" w:rsidRDefault="00B02B38" w14:paraId="6403504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02B38" w:rsidRDefault="00B02B38" w14:paraId="6E2C374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02B38" w:rsidP="00B02B38" w:rsidRDefault="00B02B38" w14:paraId="122DD38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02B38" w:rsidP="00B02B38" w:rsidRDefault="00B02B38" w14:paraId="0318DAD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02B38" w:rsidP="00B02B38" w:rsidRDefault="00B02B38" w14:paraId="6B8FC95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St-2429/2019</w:t>
      </w:r>
    </w:p>
    <w:p w:rsidR="00B02B38" w:rsidP="00B02B38" w:rsidRDefault="00B02B38" w14:paraId="062CC02B" w14:textId="77777777">
      <w:pPr>
        <w:tabs>
          <w:tab w:val="left" w:pos="709"/>
        </w:tabs>
      </w:pPr>
      <w:r>
        <w:t xml:space="preserve"> </w:t>
      </w:r>
    </w:p>
    <w:p w:rsidR="00B02B38" w:rsidP="00B02B38" w:rsidRDefault="00B02B38" w14:paraId="7DD4F1A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02B38" w:rsidP="00B02B38" w:rsidRDefault="00B02B38" w14:paraId="6D48AC0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02B38" w:rsidP="00B02B38" w:rsidRDefault="00B02B38" w14:paraId="17FC6023" w14:textId="77777777">
      <w:pPr>
        <w:tabs>
          <w:tab w:val="left" w:pos="709"/>
        </w:tabs>
      </w:pPr>
    </w:p>
    <w:p w:rsidR="00B02B38" w:rsidP="00B02B38" w:rsidRDefault="00B02B38" w14:paraId="4800DF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02B38" w:rsidP="00B02B38" w:rsidRDefault="00B02B38" w14:paraId="64809CF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02B38" w:rsidP="00B02B38" w:rsidRDefault="00B02B38" w14:paraId="3512BB53" w14:textId="77777777">
      <w:pPr>
        <w:tabs>
          <w:tab w:val="left" w:pos="709"/>
        </w:tabs>
      </w:pPr>
    </w:p>
    <w:p w:rsidR="00B02B38" w:rsidP="00B02B38" w:rsidRDefault="00B02B38" w14:paraId="2AA921D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02B38" w:rsidP="00B02B38" w:rsidRDefault="00B02B38" w14:paraId="358401E8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02B38" w:rsidP="00B02B38" w:rsidRDefault="00B02B38" w14:paraId="244A021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02B38" w:rsidP="00B02B38" w:rsidRDefault="00B02B38" w14:paraId="463EF9E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02B38" w:rsidP="00B02B38" w:rsidRDefault="00B02B38" w14:paraId="7906130B" w14:textId="77777777">
      <w:pPr>
        <w:tabs>
          <w:tab w:val="left" w:pos="709"/>
        </w:tabs>
      </w:pPr>
    </w:p>
    <w:p w:rsidR="00B02B38" w:rsidP="00B02B38" w:rsidRDefault="00B02B38" w14:paraId="79157E0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B02B38" w:rsidP="00B02B38" w:rsidRDefault="00B02B38" w14:paraId="48920966" w14:textId="77777777">
      <w:pPr>
        <w:tabs>
          <w:tab w:val="left" w:pos="709"/>
        </w:tabs>
        <w:jc w:val="both"/>
      </w:pPr>
    </w:p>
    <w:p w:rsidR="00B02B38" w:rsidP="00B02B38" w:rsidRDefault="00B02B38" w14:paraId="257F62F3" w14:textId="77777777">
      <w:pPr>
        <w:tabs>
          <w:tab w:val="left" w:pos="709"/>
        </w:tabs>
      </w:pPr>
      <w:r>
        <w:t xml:space="preserve"> </w:t>
      </w:r>
      <w:r>
        <w:tab/>
        <w:t>13. St-2429/2019</w:t>
      </w:r>
    </w:p>
    <w:p w:rsidR="00B02B38" w:rsidP="00B02B38" w:rsidRDefault="00B02B38" w14:paraId="2303D667" w14:textId="77777777">
      <w:pPr>
        <w:tabs>
          <w:tab w:val="left" w:pos="709"/>
        </w:tabs>
      </w:pPr>
    </w:p>
    <w:p w:rsidR="00B02B38" w:rsidP="00B02B38" w:rsidRDefault="00B02B38" w14:paraId="6544E3E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02B38" w:rsidP="00B02B38" w:rsidRDefault="00B02B38" w14:paraId="1EE77DB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02B38" w:rsidP="00B02B38" w:rsidRDefault="00B02B38" w14:paraId="31CDBD4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02B38" w:rsidP="00B02B38" w:rsidRDefault="00B02B38" w14:paraId="3CE4102F" w14:textId="77777777">
      <w:pPr>
        <w:tabs>
          <w:tab w:val="left" w:pos="709"/>
        </w:tabs>
        <w:jc w:val="both"/>
      </w:pPr>
    </w:p>
    <w:p w:rsidR="00B02B38" w:rsidP="00B02B38" w:rsidRDefault="00B02B38" w14:paraId="144DB36B" w14:textId="77777777">
      <w:pPr>
        <w:tabs>
          <w:tab w:val="left" w:pos="709"/>
        </w:tabs>
        <w:jc w:val="both"/>
      </w:pPr>
      <w:r>
        <w:t xml:space="preserve">protiv </w:t>
      </w:r>
    </w:p>
    <w:p w:rsidR="00B02B38" w:rsidP="00B02B38" w:rsidRDefault="00B02B38" w14:paraId="03E8C94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02B38" w:rsidP="00B02B38" w:rsidRDefault="00B02B38" w14:paraId="147E14CA" w14:textId="77777777">
      <w:pPr>
        <w:tabs>
          <w:tab w:val="left" w:pos="709"/>
        </w:tabs>
        <w:ind w:left="708"/>
        <w:jc w:val="both"/>
      </w:pPr>
      <w:r>
        <w:tab/>
        <w:t xml:space="preserve">Mario Knežević j.d.o.o. za usluge, Zagreb, I. Kozari put I. odvojak 19, </w:t>
      </w:r>
    </w:p>
    <w:p w:rsidR="00B02B38" w:rsidP="00B02B38" w:rsidRDefault="00B02B38" w14:paraId="43F0501D" w14:textId="77777777">
      <w:pPr>
        <w:tabs>
          <w:tab w:val="left" w:pos="709"/>
        </w:tabs>
        <w:ind w:left="708"/>
        <w:jc w:val="both"/>
      </w:pPr>
      <w:r>
        <w:t>OIB: 99605932895</w:t>
      </w:r>
    </w:p>
    <w:p w:rsidR="00B02B38" w:rsidP="00B02B38" w:rsidRDefault="00B02B38" w14:paraId="753E545B" w14:textId="77777777">
      <w:pPr>
        <w:tabs>
          <w:tab w:val="left" w:pos="709"/>
        </w:tabs>
        <w:ind w:left="708"/>
        <w:jc w:val="both"/>
      </w:pPr>
    </w:p>
    <w:p w:rsidR="00B02B38" w:rsidP="00B02B38" w:rsidRDefault="00B02B38" w14:paraId="73370F81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B02B38" w:rsidP="00B02B38" w:rsidRDefault="00B02B38" w14:paraId="225AD003" w14:textId="77777777">
      <w:pPr>
        <w:tabs>
          <w:tab w:val="left" w:pos="709"/>
        </w:tabs>
        <w:jc w:val="both"/>
      </w:pPr>
    </w:p>
    <w:p w:rsidR="00B02B38" w:rsidP="00B02B38" w:rsidRDefault="00B02B38" w14:paraId="10EAB83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02B38" w:rsidP="00B02B38" w:rsidRDefault="00B02B38" w14:paraId="17A9E781" w14:textId="77777777">
      <w:pPr>
        <w:tabs>
          <w:tab w:val="left" w:pos="709"/>
        </w:tabs>
      </w:pPr>
    </w:p>
    <w:p w:rsidR="00B02B38" w:rsidP="00B02B38" w:rsidRDefault="00B02B38" w14:paraId="6C230B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02B38" w:rsidP="00B02B38" w:rsidRDefault="00B02B38" w14:paraId="1775F8E5" w14:textId="77777777">
      <w:pPr>
        <w:tabs>
          <w:tab w:val="left" w:pos="709"/>
        </w:tabs>
      </w:pPr>
    </w:p>
    <w:p w:rsidR="00B02B38" w:rsidP="00B02B38" w:rsidRDefault="00B02B38" w14:paraId="23DA343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02B38" w:rsidP="00B02B38" w:rsidRDefault="00B02B38" w14:paraId="0511353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02B38" w:rsidP="00B02B38" w:rsidRDefault="00B02B38" w14:paraId="00322FCF" w14:textId="77777777">
      <w:pPr>
        <w:tabs>
          <w:tab w:val="left" w:pos="709"/>
        </w:tabs>
      </w:pPr>
    </w:p>
    <w:p w:rsidR="00942A2A" w:rsidP="003D06B2" w:rsidRDefault="00942A2A" w14:paraId="0F96A9F6" w14:textId="0F96A9F6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2B38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02B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02B3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02B3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02B3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02B3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02B3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02B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02B3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2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B3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B3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B3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B3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2B3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2B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2B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381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St-2429/2019</izvorni_sadrzaj>
    <derivirana_varijabla naziv="DomainObject.Predmet.OznakaBroj_1">St-2429/2019</derivirana_varijabla>
  </DomainObject.Predmet.OznakaBroj>
  <DomainObject.Predmet.OznakaBrojOptuznogAkta>
    <izvorni_sadrzaj>04-06-19-4146</izvorni_sadrzaj>
    <derivirana_varijabla naziv="DomainObject.Predmet.OznakaBrojOptuznogAkta_1">04-06-19-4146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Knežević j.d.o.o. za usluge</izvorni_sadrzaj>
    <derivirana_varijabla naziv="DomainObject.Predmet.ProtustrankaFormated_1">  Mario Knežević j.d.o.o. za usluge</derivirana_varijabla>
  </DomainObject.Predmet.ProtustrankaFormated>
  <DomainObject.Predmet.ProtustrankaFormatedOIB>
    <izvorni_sadrzaj>  Mario Knežević j.d.o.o. za usluge, OIB 99605932895</izvorni_sadrzaj>
    <derivirana_varijabla naziv="DomainObject.Predmet.ProtustrankaFormatedOIB_1">  Mario Knežević j.d.o.o. za usluge, OIB 99605932895</derivirana_varijabla>
  </DomainObject.Predmet.ProtustrankaFormatedOIB>
  <DomainObject.Predmet.ProtustrankaFormatedWithAdress>
    <izvorni_sadrzaj> Mario Knežević j.d.o.o. za usluge, I. Kozari put I. odvojak 19, 10000 Zagreb</izvorni_sadrzaj>
    <derivirana_varijabla naziv="DomainObject.Predmet.ProtustrankaFormatedWithAdress_1"> Mario Knežević j.d.o.o. za usluge, I. Kozari put I. odvojak 19, 10000 Zagreb</derivirana_varijabla>
  </DomainObject.Predmet.ProtustrankaFormatedWithAdress>
  <DomainObject.Predmet.ProtustrankaFormatedWithAdressOIB>
    <izvorni_sadrzaj> Mario Knežević j.d.o.o. za usluge, OIB 99605932895, I. Kozari put I. odvojak 19, 10000 Zagreb</izvorni_sadrzaj>
    <derivirana_varijabla naziv="DomainObject.Predmet.ProtustrankaFormatedWithAdressOIB_1"> Mario Knežević j.d.o.o. za usluge, OIB 99605932895, I. Kozari put I. odvojak 19, 10000 Zagreb</derivirana_varijabla>
  </DomainObject.Predmet.ProtustrankaFormatedWithAdressOIB>
  <DomainObject.Predmet.ProtustrankaWithAdress>
    <izvorni_sadrzaj>Mario Knežević j.d.o.o. za usluge I. Kozari put I. odvojak 19, 10000 Zagreb</izvorni_sadrzaj>
    <derivirana_varijabla naziv="DomainObject.Predmet.ProtustrankaWithAdress_1">Mario Knežević j.d.o.o. za usluge I. Kozari put I. odvojak 19, 10000 Zagreb</derivirana_varijabla>
  </DomainObject.Predmet.ProtustrankaWithAdress>
  <DomainObject.Predmet.ProtustrankaWithAdressOIB>
    <izvorni_sadrzaj>Mario Knežević j.d.o.o. za usluge, OIB 99605932895, I. Kozari put I. odvojak 19, 10000 Zagreb</izvorni_sadrzaj>
    <derivirana_varijabla naziv="DomainObject.Predmet.ProtustrankaWithAdressOIB_1">Mario Knežević j.d.o.o. za usluge, OIB 99605932895, I. Kozari put I. odvojak 19, 10000 Zagreb</derivirana_varijabla>
  </DomainObject.Predmet.ProtustrankaWithAdressOIB>
  <DomainObject.Predmet.ProtustrankaNazivFormated>
    <izvorni_sadrzaj>Mario Knežević j.d.o.o. za usluge</izvorni_sadrzaj>
    <derivirana_varijabla naziv="DomainObject.Predmet.ProtustrankaNazivFormated_1">Mario Knežević j.d.o.o. za usluge</derivirana_varijabla>
  </DomainObject.Predmet.ProtustrankaNazivFormated>
  <DomainObject.Predmet.ProtustrankaNazivFormatedOIB>
    <izvorni_sadrzaj>Mario Knežević j.d.o.o. za usluge, OIB 99605932895</izvorni_sadrzaj>
    <derivirana_varijabla naziv="DomainObject.Predmet.ProtustrankaNazivFormatedOIB_1">Mario Knežević j.d.o.o. za usluge, OIB 99605932895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Knežević j.d.o.o. za usluge</item>
    </izvorni_sadrzaj>
    <derivirana_varijabla naziv="DomainObject.Predmet.ProtuStrankaListFormated_1">
      <item>Mario Knežević j.d.o.o. za usluge</item>
    </derivirana_varijabla>
  </DomainObject.Predmet.ProtuStrankaListFormated>
  <DomainObject.Predmet.ProtuStrankaListFormatedOIB>
    <izvorni_sadrzaj>
      <item>Mario Knežević j.d.o.o. za usluge, OIB 99605932895</item>
    </izvorni_sadrzaj>
    <derivirana_varijabla naziv="DomainObject.Predmet.ProtuStrankaListFormatedOIB_1">
      <item>Mario Knežević j.d.o.o. za usluge, OIB 99605932895</item>
    </derivirana_varijabla>
  </DomainObject.Predmet.ProtuStrankaListFormatedOIB>
  <DomainObject.Predmet.ProtuStrankaListFormatedWithAdress>
    <izvorni_sadrzaj>
      <item>Mario Knežević j.d.o.o. za usluge, I. Kozari put I. odvojak 19, 10000 Zagreb</item>
    </izvorni_sadrzaj>
    <derivirana_varijabla naziv="DomainObject.Predmet.ProtuStrankaListFormatedWithAdress_1">
      <item>Mario Knežević j.d.o.o. za usluge, I. Kozari put I. odvojak 19, 10000 Zagreb</item>
    </derivirana_varijabla>
  </DomainObject.Predmet.ProtuStrankaListFormatedWithAdress>
  <DomainObject.Predmet.ProtuStrankaListFormatedWithAdressOIB>
    <izvorni_sadrzaj>
      <item>Mario Knežević j.d.o.o. za usluge, OIB 99605932895, I. Kozari put I. odvojak 19, 10000 Zagreb</item>
    </izvorni_sadrzaj>
    <derivirana_varijabla naziv="DomainObject.Predmet.ProtuStrankaListFormatedWithAdressOIB_1">
      <item>Mario Knežević j.d.o.o. za usluge, OIB 99605932895, I. Kozari put I. odvojak 19, 10000 Zagreb</item>
    </derivirana_varijabla>
  </DomainObject.Predmet.ProtuStrankaListFormatedWithAdressOIB>
  <DomainObject.Predmet.ProtuStrankaListNazivFormated>
    <izvorni_sadrzaj>
      <item>Mario Knežević j.d.o.o. za usluge</item>
    </izvorni_sadrzaj>
    <derivirana_varijabla naziv="DomainObject.Predmet.ProtuStrankaListNazivFormated_1">
      <item>Mario Knežević j.d.o.o. za usluge</item>
    </derivirana_varijabla>
  </DomainObject.Predmet.ProtuStrankaListNazivFormated>
  <DomainObject.Predmet.ProtuStrankaListNazivFormatedOIB>
    <izvorni_sadrzaj>
      <item>Mario Knežević j.d.o.o. za usluge, OIB 99605932895</item>
    </izvorni_sadrzaj>
    <derivirana_varijabla naziv="DomainObject.Predmet.ProtuStrankaListNazivFormatedOIB_1">
      <item>Mario Knežević j.d.o.o. za usluge, OIB 99605932895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Knežević j.d.o.o. za usluge</izvorni_sadrzaj>
    <derivirana_varijabla naziv="DomainObject.Predmet.ProtustrankaIDrugi_1">Mario Knežević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Mario Knežević j.d.o.o. za usluge, OIB 99605932895, I. Kozari put I. odvojak 19, 10000 Zagreb</izvorni_sadrzaj>
    <derivirana_varijabla naziv="DomainObject.Predmet.ProtustrankaIDrugiAdressOIB_1">Mario Knežević j.d.o.o. za usluge, OIB 99605932895, I. Kozari put I. odvojak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Knežević j.d.o.o. za usluge</item>
      <item>Financijska agencija</item>
    </izvorni_sadrzaj>
    <derivirana_varijabla naziv="DomainObject.Predmet.SudioniciListNaziv_1">
      <item>Mario Knežević j.d.o.o. za usluge</item>
      <item>Financijska agencija</item>
    </derivirana_varijabla>
  </DomainObject.Predmet.SudioniciListNaziv>
  <DomainObject.Predmet.SudioniciListAdressOIB>
    <izvorni_sadrzaj>
      <item>Mario Knežević j.d.o.o. za usluge, OIB 99605932895, I. Kozari put I. odvojak 19,10000 Zagreb</item>
      <item>Financijska agencija, OIB 85821130368, TRG SVIBANJSKIH ŽRTAVA 1995. 1,10000 Zagreb</item>
    </izvorni_sadrzaj>
    <derivirana_varijabla naziv="DomainObject.Predmet.SudioniciListAdressOIB_1">
      <item>Mario Knežević j.d.o.o. za usluge, OIB 99605932895, I. Kozari put I. odvojak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99605932895</item>
      <item>, OIB 85821130368</item>
    </izvorni_sadrzaj>
    <derivirana_varijabla naziv="DomainObject.Predmet.SudioniciListNazivOIB_1">
      <item>, OIB 99605932895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840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